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d7fd384" w14:textId="d7fd384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DA41C5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A41C5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A41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41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41C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41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41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E8A05-0FB0-46CA-8CFB-C3F0CCEC5ED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PBZ CARD društvo s ograničenom odgovornošću za poslovanje kreditnim karticama, putnička agencija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